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2D976D39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C3D76">
        <w:rPr>
          <w:b/>
          <w:noProof/>
          <w:sz w:val="24"/>
        </w:rPr>
        <w:t>6</w:t>
      </w:r>
      <w:r w:rsidR="00DA1E1C">
        <w:rPr>
          <w:b/>
          <w:noProof/>
          <w:sz w:val="24"/>
        </w:rPr>
        <w:t>886</w:t>
      </w:r>
    </w:p>
    <w:p w14:paraId="766A0330" w14:textId="70DE8ED5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DA1E1C">
        <w:rPr>
          <w:b/>
          <w:noProof/>
          <w:sz w:val="24"/>
        </w:rPr>
        <w:tab/>
      </w:r>
      <w:r w:rsidR="00DA1E1C">
        <w:rPr>
          <w:b/>
          <w:noProof/>
          <w:sz w:val="24"/>
        </w:rPr>
        <w:tab/>
      </w:r>
      <w:r w:rsidR="00DA1E1C">
        <w:rPr>
          <w:b/>
          <w:noProof/>
          <w:sz w:val="24"/>
        </w:rPr>
        <w:tab/>
      </w:r>
      <w:r w:rsidR="00DA1E1C">
        <w:rPr>
          <w:b/>
          <w:noProof/>
          <w:sz w:val="24"/>
        </w:rPr>
        <w:tab/>
      </w:r>
      <w:r w:rsidR="00DA1E1C">
        <w:rPr>
          <w:b/>
          <w:noProof/>
          <w:sz w:val="24"/>
        </w:rPr>
        <w:tab/>
      </w:r>
      <w:r w:rsidR="00DA1E1C">
        <w:rPr>
          <w:b/>
          <w:noProof/>
          <w:sz w:val="24"/>
        </w:rPr>
        <w:tab/>
      </w:r>
      <w:r w:rsidR="00DA1E1C">
        <w:rPr>
          <w:b/>
          <w:noProof/>
          <w:sz w:val="24"/>
        </w:rPr>
        <w:tab/>
      </w:r>
      <w:r w:rsidR="00DA1E1C">
        <w:rPr>
          <w:b/>
          <w:noProof/>
          <w:sz w:val="24"/>
        </w:rPr>
        <w:tab/>
      </w:r>
      <w:r w:rsidR="00DA1E1C">
        <w:rPr>
          <w:b/>
          <w:noProof/>
          <w:sz w:val="24"/>
        </w:rPr>
        <w:tab/>
      </w:r>
      <w:r w:rsidR="00DA1E1C">
        <w:rPr>
          <w:b/>
          <w:noProof/>
          <w:sz w:val="24"/>
        </w:rPr>
        <w:tab/>
      </w:r>
      <w:r w:rsidR="00DA1E1C">
        <w:rPr>
          <w:b/>
          <w:noProof/>
          <w:sz w:val="24"/>
        </w:rPr>
        <w:tab/>
        <w:t>(revision of C1-246459)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970E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3BE">
                <w:rPr>
                  <w:b/>
                  <w:noProof/>
                  <w:sz w:val="28"/>
                </w:rPr>
                <w:t>24.</w:t>
              </w:r>
              <w:r w:rsidR="00D7226C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75439" w:rsidR="001E41F3" w:rsidRPr="00410371" w:rsidRDefault="00970E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3D76">
                <w:rPr>
                  <w:b/>
                  <w:noProof/>
                  <w:sz w:val="28"/>
                </w:rPr>
                <w:t>669</w:t>
              </w:r>
              <w:r w:rsidR="00563482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7E75C" w:rsidR="001E41F3" w:rsidRPr="00410371" w:rsidRDefault="00DA1E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08FE4" w:rsidR="001E41F3" w:rsidRPr="00410371" w:rsidRDefault="00970E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EA">
                <w:rPr>
                  <w:b/>
                  <w:noProof/>
                  <w:sz w:val="28"/>
                </w:rPr>
                <w:t>1</w:t>
              </w:r>
              <w:r w:rsidR="00D51A58">
                <w:rPr>
                  <w:b/>
                  <w:noProof/>
                  <w:sz w:val="28"/>
                </w:rPr>
                <w:t>6</w:t>
              </w:r>
              <w:r w:rsidR="00863BEA">
                <w:rPr>
                  <w:b/>
                  <w:noProof/>
                  <w:sz w:val="28"/>
                </w:rPr>
                <w:t>.</w:t>
              </w:r>
              <w:r w:rsidR="00D51A58">
                <w:rPr>
                  <w:b/>
                  <w:noProof/>
                  <w:sz w:val="28"/>
                </w:rPr>
                <w:t>15</w:t>
              </w:r>
              <w:r w:rsidR="00863B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25D30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DA1E1C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970E5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4EA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B39C3" w:rsidR="001E41F3" w:rsidRDefault="00DA1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eSRVCC</w:t>
            </w:r>
            <w:r w:rsidR="00C36244">
              <w:rPr>
                <w:noProof/>
              </w:rPr>
              <w:t>,</w:t>
            </w:r>
            <w:r w:rsidR="00C36244">
              <w:t xml:space="preserve"> </w:t>
            </w:r>
            <w:r w:rsidR="00764998">
              <w:fldChar w:fldCharType="begin"/>
            </w:r>
            <w:r w:rsidR="00764998">
              <w:instrText xml:space="preserve"> DOCPROPERTY  RelatedWis  \* MERGEFORMAT </w:instrText>
            </w:r>
            <w:r w:rsidR="00764998">
              <w:fldChar w:fldCharType="separate"/>
            </w:r>
            <w:r w:rsidR="00C36244">
              <w:rPr>
                <w:noProof/>
                <w:lang w:eastAsia="zh-CN"/>
              </w:rPr>
              <w:t>IMSProtocol</w:t>
            </w:r>
            <w:r w:rsidR="00C36244">
              <w:rPr>
                <w:noProof/>
              </w:rPr>
              <w:t>6</w:t>
            </w:r>
            <w:r w:rsidR="0076499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970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304">
                <w:rPr>
                  <w:noProof/>
                </w:rPr>
                <w:t>2024-</w:t>
              </w:r>
              <w:r w:rsidR="00FD47A6">
                <w:rPr>
                  <w:noProof/>
                </w:rPr>
                <w:t>11</w:t>
              </w:r>
              <w:r w:rsidR="00DB7304">
                <w:rPr>
                  <w:noProof/>
                </w:rPr>
                <w:t>-</w:t>
              </w:r>
              <w:r w:rsidR="00FD47A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5F8C" w:rsidR="001E41F3" w:rsidRDefault="007649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E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51A5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5BA54" w14:textId="77777777" w:rsidR="006363C8" w:rsidRDefault="006363C8" w:rsidP="006363C8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Pr="00481D2D">
              <w:t>draft-</w:t>
            </w:r>
            <w:proofErr w:type="spellStart"/>
            <w:r w:rsidRPr="00481D2D">
              <w:t>ietf</w:t>
            </w:r>
            <w:proofErr w:type="spellEnd"/>
            <w:r w:rsidRPr="00481D2D">
              <w:t>-</w:t>
            </w:r>
            <w:proofErr w:type="spellStart"/>
            <w:r w:rsidRPr="00481D2D">
              <w:t>sipcore</w:t>
            </w:r>
            <w:proofErr w:type="spellEnd"/>
            <w:r w:rsidRPr="00481D2D">
              <w:t>-proxy-feature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7B69D40C" w14:textId="7E617C65" w:rsidR="006363C8" w:rsidRDefault="006363C8" w:rsidP="006363C8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1</w:t>
            </w:r>
            <w:r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  <w:r w:rsidRPr="00574F9C">
              <w:rPr>
                <w:rFonts w:ascii="Arial" w:hAnsi="Arial"/>
                <w:noProof/>
                <w:lang w:eastAsia="zh-CN"/>
              </w:rPr>
              <w:t>C1-130143(</w:t>
            </w:r>
            <w:r w:rsidRPr="00574F9C">
              <w:rPr>
                <w:rFonts w:ascii="Arial" w:hAnsi="Arial" w:hint="eastAsia"/>
                <w:noProof/>
                <w:lang w:eastAsia="zh-CN"/>
              </w:rPr>
              <w:t>C</w:t>
            </w:r>
            <w:r w:rsidRPr="00574F9C">
              <w:rPr>
                <w:rFonts w:ascii="Arial" w:hAnsi="Arial"/>
                <w:noProof/>
                <w:lang w:eastAsia="zh-CN"/>
              </w:rPr>
              <w:t>R#4337) ag</w:t>
            </w:r>
            <w:r w:rsidR="006926DD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6809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 </w:t>
            </w:r>
          </w:p>
          <w:p w14:paraId="25F8BEA8" w14:textId="7CEE2CDE" w:rsidR="006363C8" w:rsidRPr="00CD5B8B" w:rsidRDefault="006363C8" w:rsidP="006363C8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E38478E" w14:textId="72E9C489" w:rsidR="00CD5B8B" w:rsidRPr="00CD5B8B" w:rsidRDefault="00CD5B8B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2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2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7910E8EC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3" w:author="jmd2411" w:date="2024-11-21T03:38:00Z">
        <w:r w:rsidR="00A42A1D">
          <w:rPr>
            <w:rFonts w:hint="eastAsia"/>
            <w:lang w:eastAsia="zh-CN"/>
          </w:rPr>
          <w:t>IETF</w:t>
        </w:r>
        <w:r w:rsidR="00A42A1D" w:rsidRPr="00481D2D">
          <w:t> </w:t>
        </w:r>
      </w:ins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BC25C" w14:textId="77777777" w:rsidR="00764998" w:rsidRDefault="00764998">
      <w:r>
        <w:separator/>
      </w:r>
    </w:p>
  </w:endnote>
  <w:endnote w:type="continuationSeparator" w:id="0">
    <w:p w14:paraId="6DC844D3" w14:textId="77777777" w:rsidR="00764998" w:rsidRDefault="0076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1B72D" w14:textId="77777777" w:rsidR="00764998" w:rsidRDefault="00764998">
      <w:r>
        <w:separator/>
      </w:r>
    </w:p>
  </w:footnote>
  <w:footnote w:type="continuationSeparator" w:id="0">
    <w:p w14:paraId="49BB4E94" w14:textId="77777777" w:rsidR="00764998" w:rsidRDefault="00764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md2411">
    <w15:presenceInfo w15:providerId="AD" w15:userId="S-1-5-21-147214757-305610072-1517763936-1118078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372D9"/>
    <w:rsid w:val="00145D43"/>
    <w:rsid w:val="00152D96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21571"/>
    <w:rsid w:val="0022363C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63482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63C8"/>
    <w:rsid w:val="00637853"/>
    <w:rsid w:val="00640B44"/>
    <w:rsid w:val="0064236D"/>
    <w:rsid w:val="00653DE4"/>
    <w:rsid w:val="006613D4"/>
    <w:rsid w:val="00665C47"/>
    <w:rsid w:val="006702FE"/>
    <w:rsid w:val="006926DD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4998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253F"/>
    <w:rsid w:val="0087456C"/>
    <w:rsid w:val="008863B9"/>
    <w:rsid w:val="00890194"/>
    <w:rsid w:val="008A45A6"/>
    <w:rsid w:val="008C2EFA"/>
    <w:rsid w:val="008C5C44"/>
    <w:rsid w:val="008D3CCC"/>
    <w:rsid w:val="008D6488"/>
    <w:rsid w:val="008E244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0E5F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2A1D"/>
    <w:rsid w:val="00A47E70"/>
    <w:rsid w:val="00A50CF0"/>
    <w:rsid w:val="00A55831"/>
    <w:rsid w:val="00A7671C"/>
    <w:rsid w:val="00A80F6E"/>
    <w:rsid w:val="00A85E3B"/>
    <w:rsid w:val="00AA2CBC"/>
    <w:rsid w:val="00AA5EFD"/>
    <w:rsid w:val="00AB62E0"/>
    <w:rsid w:val="00AC0730"/>
    <w:rsid w:val="00AC28BB"/>
    <w:rsid w:val="00AC5820"/>
    <w:rsid w:val="00AD1CD8"/>
    <w:rsid w:val="00AD27DC"/>
    <w:rsid w:val="00AE5F1F"/>
    <w:rsid w:val="00B064FF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6D28"/>
    <w:rsid w:val="00BD7887"/>
    <w:rsid w:val="00C36244"/>
    <w:rsid w:val="00C66BA2"/>
    <w:rsid w:val="00C870F6"/>
    <w:rsid w:val="00C95985"/>
    <w:rsid w:val="00CB60A8"/>
    <w:rsid w:val="00CB667D"/>
    <w:rsid w:val="00CC3D76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1A58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1E1C"/>
    <w:rsid w:val="00DA2C49"/>
    <w:rsid w:val="00DA3B8F"/>
    <w:rsid w:val="00DB7304"/>
    <w:rsid w:val="00DD1894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4E76A-A468-4E81-A6B6-C44B7F68D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7</cp:revision>
  <cp:lastPrinted>1900-01-01T00:00:00Z</cp:lastPrinted>
  <dcterms:created xsi:type="dcterms:W3CDTF">2024-11-20T19:14:00Z</dcterms:created>
  <dcterms:modified xsi:type="dcterms:W3CDTF">2024-11-20T19:58:00Z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